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B7DF3" w14:textId="77777777" w:rsidR="0080264C" w:rsidRDefault="0080264C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928B9F9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F56DCD">
        <w:rPr>
          <w:rFonts w:cs="Arial"/>
        </w:rPr>
        <w:t>151.2024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BF0E0" w14:textId="77777777" w:rsidR="009E4EE7" w:rsidRDefault="009E4EE7">
      <w:r>
        <w:separator/>
      </w:r>
    </w:p>
  </w:endnote>
  <w:endnote w:type="continuationSeparator" w:id="0">
    <w:p w14:paraId="56095634" w14:textId="77777777" w:rsidR="009E4EE7" w:rsidRDefault="009E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645475" w:rsidRPr="00A1445A" w14:paraId="65B74BB9" w14:textId="77777777" w:rsidTr="00F805BA">
      <w:tc>
        <w:tcPr>
          <w:tcW w:w="4605" w:type="dxa"/>
          <w:shd w:val="clear" w:color="auto" w:fill="auto"/>
        </w:tcPr>
        <w:p w14:paraId="501676F7" w14:textId="77777777" w:rsidR="00645475" w:rsidRPr="005A785E" w:rsidRDefault="00645475" w:rsidP="00645475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271437ED" wp14:editId="4DB2339F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08DEC850" w14:textId="77777777" w:rsidR="00645475" w:rsidRPr="00A1445A" w:rsidRDefault="00645475" w:rsidP="00645475">
          <w:pPr>
            <w:jc w:val="right"/>
            <w:rPr>
              <w:rFonts w:cs="Arial"/>
              <w:color w:val="000000"/>
            </w:rPr>
          </w:pPr>
          <w:r>
            <w:rPr>
              <w:noProof/>
            </w:rPr>
            <w:drawing>
              <wp:inline distT="0" distB="0" distL="0" distR="0" wp14:anchorId="48734143" wp14:editId="089B93C4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3E0EDEB" w14:textId="77777777" w:rsidR="00645475" w:rsidRPr="00FC6CF0" w:rsidRDefault="00645475" w:rsidP="00645475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6221A7F8" w14:textId="77777777" w:rsidR="00370866" w:rsidRPr="00645475" w:rsidRDefault="00370866" w:rsidP="006454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89A69" w14:textId="77777777" w:rsidR="009E4EE7" w:rsidRDefault="009E4EE7">
      <w:r>
        <w:separator/>
      </w:r>
    </w:p>
  </w:footnote>
  <w:footnote w:type="continuationSeparator" w:id="0">
    <w:p w14:paraId="033D2C1F" w14:textId="77777777" w:rsidR="009E4EE7" w:rsidRDefault="009E4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BC306F" w:rsidRPr="00DC2A22" w14:paraId="1D3205BB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10D384" w14:textId="77777777" w:rsidR="00BC306F" w:rsidRPr="00DC2A22" w:rsidRDefault="00BC306F" w:rsidP="00BC306F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CCF6C7F" wp14:editId="6C824084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C8F4F3C" w14:textId="77777777" w:rsidR="00BC306F" w:rsidRPr="00DC2A22" w:rsidRDefault="00BC306F" w:rsidP="00BC306F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0DF9A60" w14:textId="77777777" w:rsidR="00BC306F" w:rsidRPr="00DC2A22" w:rsidRDefault="00BC306F" w:rsidP="00BC306F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BC306F" w:rsidRPr="00DC2A22" w14:paraId="77046279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3129AE6" w14:textId="77777777" w:rsidR="00BC306F" w:rsidRPr="00DC2A22" w:rsidRDefault="00BC306F" w:rsidP="00BC306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BCD1EDE" w14:textId="77777777" w:rsidR="00BC306F" w:rsidRPr="00DC2A22" w:rsidRDefault="00BC306F" w:rsidP="00BC306F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725FA69" w14:textId="4DD34A05" w:rsidR="00BC306F" w:rsidRPr="00DC2A22" w:rsidRDefault="00BC306F" w:rsidP="00BC306F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6</w:t>
          </w:r>
        </w:p>
      </w:tc>
    </w:tr>
  </w:tbl>
  <w:p w14:paraId="7E42B9B8" w14:textId="77777777" w:rsidR="00BC306F" w:rsidRPr="00FC6CF0" w:rsidRDefault="00BC306F" w:rsidP="00BC306F">
    <w:pPr>
      <w:pStyle w:val="Glava"/>
      <w:rPr>
        <w:rFonts w:cs="Arial"/>
        <w:sz w:val="2"/>
        <w:szCs w:val="2"/>
      </w:rPr>
    </w:pPr>
  </w:p>
  <w:p w14:paraId="60DBD6E1" w14:textId="77777777" w:rsidR="00BC306F" w:rsidRPr="00FC6CF0" w:rsidRDefault="00BC306F" w:rsidP="00BC306F">
    <w:pPr>
      <w:pStyle w:val="Glava"/>
      <w:rPr>
        <w:rFonts w:cs="Arial"/>
        <w:sz w:val="2"/>
        <w:szCs w:val="2"/>
      </w:rPr>
    </w:pPr>
  </w:p>
  <w:p w14:paraId="47B56251" w14:textId="77777777" w:rsidR="00370866" w:rsidRPr="00BC306F" w:rsidRDefault="00370866" w:rsidP="00BC30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172232">
    <w:abstractNumId w:val="3"/>
  </w:num>
  <w:num w:numId="2" w16cid:durableId="248931691">
    <w:abstractNumId w:val="6"/>
  </w:num>
  <w:num w:numId="3" w16cid:durableId="1539928038">
    <w:abstractNumId w:val="7"/>
  </w:num>
  <w:num w:numId="4" w16cid:durableId="1154834570">
    <w:abstractNumId w:val="2"/>
  </w:num>
  <w:num w:numId="5" w16cid:durableId="1911963868">
    <w:abstractNumId w:val="1"/>
  </w:num>
  <w:num w:numId="6" w16cid:durableId="1880776794">
    <w:abstractNumId w:val="0"/>
  </w:num>
  <w:num w:numId="7" w16cid:durableId="1772773563">
    <w:abstractNumId w:val="4"/>
  </w:num>
  <w:num w:numId="8" w16cid:durableId="744962186">
    <w:abstractNumId w:val="8"/>
  </w:num>
  <w:num w:numId="9" w16cid:durableId="60157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45E5"/>
    <w:rsid w:val="00455EB9"/>
    <w:rsid w:val="0046797C"/>
    <w:rsid w:val="004720C5"/>
    <w:rsid w:val="0047236B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5475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0264C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EE7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335FD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C306F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570EE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56DCD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D93BB-5ED9-464C-813B-B1AD0D9D0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F2244-8DE4-4D24-8276-56E022616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>ZRSBR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90</cp:revision>
  <cp:lastPrinted>2016-06-20T06:28:00Z</cp:lastPrinted>
  <dcterms:created xsi:type="dcterms:W3CDTF">2015-02-19T08:08:00Z</dcterms:created>
  <dcterms:modified xsi:type="dcterms:W3CDTF">2024-10-30T10:24:00Z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